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DFF" w:rsidRDefault="00480DFF" w:rsidP="007E4E27"/>
    <w:p w:rsidR="00480DFF" w:rsidRDefault="00480DFF" w:rsidP="00130A9D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</w:t>
      </w:r>
      <w:r w:rsidR="00130A9D" w:rsidRPr="00130A9D">
        <w:rPr>
          <w:b/>
          <w:sz w:val="28"/>
          <w:szCs w:val="28"/>
        </w:rPr>
        <w:t>ROGRAMMAZIONE DISCIPLINARE DEL DOCENTE</w:t>
      </w:r>
    </w:p>
    <w:p w:rsidR="00130A9D" w:rsidRPr="00130A9D" w:rsidRDefault="00130A9D" w:rsidP="00130A9D">
      <w:pPr>
        <w:jc w:val="center"/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</w:p>
    <w:p w:rsidR="006278BB" w:rsidRDefault="00AE4394" w:rsidP="006278BB">
      <w:pPr>
        <w:rPr>
          <w:b/>
          <w:sz w:val="28"/>
          <w:szCs w:val="28"/>
        </w:rPr>
      </w:pPr>
      <w:r>
        <w:rPr>
          <w:b/>
          <w:sz w:val="28"/>
          <w:szCs w:val="28"/>
        </w:rPr>
        <w:t>Disciplina</w:t>
      </w:r>
      <w:r w:rsidR="00083300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INGLESE</w:t>
      </w:r>
      <w:r w:rsidR="00480DFF" w:rsidRPr="0071358F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="008B2657">
        <w:rPr>
          <w:b/>
          <w:sz w:val="28"/>
          <w:szCs w:val="28"/>
        </w:rPr>
        <w:t xml:space="preserve">            Docente</w:t>
      </w:r>
      <w:r w:rsidR="00083300">
        <w:rPr>
          <w:b/>
          <w:sz w:val="28"/>
          <w:szCs w:val="28"/>
        </w:rPr>
        <w:t>:</w:t>
      </w:r>
      <w:r w:rsidR="008B2657">
        <w:rPr>
          <w:b/>
          <w:sz w:val="28"/>
          <w:szCs w:val="28"/>
        </w:rPr>
        <w:t xml:space="preserve"> </w:t>
      </w:r>
      <w:r w:rsidR="00E76573">
        <w:rPr>
          <w:b/>
          <w:sz w:val="28"/>
          <w:szCs w:val="28"/>
        </w:rPr>
        <w:t>Palma Dolores Margiotta</w:t>
      </w:r>
      <w:r w:rsidR="006278BB">
        <w:rPr>
          <w:b/>
          <w:sz w:val="28"/>
          <w:szCs w:val="28"/>
        </w:rPr>
        <w:t xml:space="preserve"> </w:t>
      </w:r>
    </w:p>
    <w:p w:rsidR="00480DFF" w:rsidRPr="0071358F" w:rsidRDefault="006278BB" w:rsidP="006278BB">
      <w:pPr>
        <w:ind w:left="42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Francesco Valle (conversazione)</w:t>
      </w:r>
    </w:p>
    <w:p w:rsidR="00663A94" w:rsidRDefault="00663A94" w:rsidP="007E4E27"/>
    <w:p w:rsidR="00663A94" w:rsidRDefault="00663A94" w:rsidP="007E4E27"/>
    <w:p w:rsidR="00663A94" w:rsidRPr="00083300" w:rsidRDefault="00663A94" w:rsidP="007E4E27">
      <w:pPr>
        <w:rPr>
          <w:b/>
          <w:sz w:val="28"/>
          <w:szCs w:val="28"/>
        </w:rPr>
      </w:pPr>
      <w:r w:rsidRPr="00083300">
        <w:rPr>
          <w:b/>
          <w:sz w:val="28"/>
          <w:szCs w:val="28"/>
        </w:rPr>
        <w:t>COMPETENZE</w:t>
      </w:r>
    </w:p>
    <w:p w:rsidR="0071358F" w:rsidRDefault="0071358F" w:rsidP="007E4E27"/>
    <w:p w:rsidR="00333FAF" w:rsidRPr="00083300" w:rsidRDefault="00333FAF" w:rsidP="00333FAF">
      <w:r w:rsidRPr="00083300">
        <w:t>Si fa riferimento al PECUP e al profilo dello studente in uscita</w:t>
      </w:r>
    </w:p>
    <w:p w:rsidR="00333FAF" w:rsidRDefault="00333FAF" w:rsidP="00333FAF">
      <w:pPr>
        <w:rPr>
          <w:b/>
          <w:sz w:val="28"/>
          <w:szCs w:val="28"/>
        </w:rPr>
      </w:pPr>
    </w:p>
    <w:p w:rsidR="00333FAF" w:rsidRPr="00333FAF" w:rsidRDefault="00333FAF" w:rsidP="00333FAF">
      <w:pPr>
        <w:rPr>
          <w:b/>
        </w:rPr>
      </w:pPr>
    </w:p>
    <w:p w:rsidR="005314AD" w:rsidRDefault="00AE4394" w:rsidP="00333F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CONTENUTI </w:t>
      </w:r>
    </w:p>
    <w:p w:rsidR="00083300" w:rsidRDefault="00083300" w:rsidP="00333FAF">
      <w:pPr>
        <w:rPr>
          <w:b/>
          <w:sz w:val="28"/>
          <w:szCs w:val="28"/>
        </w:rPr>
      </w:pPr>
    </w:p>
    <w:p w:rsidR="008809E9" w:rsidRDefault="00650932" w:rsidP="005314AD">
      <w:pPr>
        <w:rPr>
          <w:b/>
        </w:rPr>
      </w:pPr>
      <w:r w:rsidRPr="00083300">
        <w:rPr>
          <w:b/>
        </w:rPr>
        <w:t>Letteratura</w:t>
      </w:r>
      <w:r w:rsidR="008809E9">
        <w:rPr>
          <w:b/>
        </w:rPr>
        <w:t>:</w:t>
      </w:r>
    </w:p>
    <w:p w:rsidR="00083300" w:rsidRPr="008809E9" w:rsidRDefault="00083300" w:rsidP="005314AD">
      <w:r w:rsidRPr="00E76573">
        <w:rPr>
          <w:lang w:val="en-GB"/>
        </w:rPr>
        <w:t>(</w:t>
      </w:r>
      <w:r w:rsidR="005314AD" w:rsidRPr="00E76573">
        <w:rPr>
          <w:lang w:val="en-GB"/>
        </w:rPr>
        <w:t>Da</w:t>
      </w:r>
      <w:r w:rsidR="005314AD" w:rsidRPr="00E76573">
        <w:rPr>
          <w:b/>
          <w:lang w:val="en-GB"/>
        </w:rPr>
        <w:t xml:space="preserve"> “</w:t>
      </w:r>
      <w:r w:rsidR="005314AD" w:rsidRPr="00E76573">
        <w:rPr>
          <w:i/>
          <w:lang w:val="en-GB"/>
        </w:rPr>
        <w:t>Only Connect</w:t>
      </w:r>
      <w:r w:rsidR="00E76573" w:rsidRPr="00E76573">
        <w:rPr>
          <w:i/>
          <w:lang w:val="en-GB"/>
        </w:rPr>
        <w:t>…</w:t>
      </w:r>
      <w:r w:rsidR="005314AD" w:rsidRPr="00E76573">
        <w:rPr>
          <w:i/>
          <w:lang w:val="en-GB"/>
        </w:rPr>
        <w:t>New Directions</w:t>
      </w:r>
      <w:r w:rsidRPr="00E76573">
        <w:rPr>
          <w:b/>
          <w:lang w:val="en-GB"/>
        </w:rPr>
        <w:t xml:space="preserve">” </w:t>
      </w:r>
      <w:r w:rsidRPr="00E76573">
        <w:rPr>
          <w:lang w:val="en-GB"/>
        </w:rPr>
        <w:t>Vo</w:t>
      </w:r>
      <w:r w:rsidR="006278BB" w:rsidRPr="00E76573">
        <w:rPr>
          <w:lang w:val="en-GB"/>
        </w:rPr>
        <w:t>l.</w:t>
      </w:r>
      <w:r w:rsidRPr="00E76573">
        <w:rPr>
          <w:lang w:val="en-GB"/>
        </w:rPr>
        <w:t xml:space="preserve"> </w:t>
      </w:r>
      <w:r w:rsidR="005314AD" w:rsidRPr="00E76573">
        <w:rPr>
          <w:lang w:val="en-GB"/>
        </w:rPr>
        <w:t>2</w:t>
      </w:r>
      <w:r w:rsidR="008809E9" w:rsidRPr="00E76573">
        <w:rPr>
          <w:lang w:val="en-GB"/>
        </w:rPr>
        <w:t xml:space="preserve">. </w:t>
      </w:r>
      <w:r w:rsidR="008809E9">
        <w:t>Il periodo storico è relativo al XIX e al XX S</w:t>
      </w:r>
      <w:r w:rsidR="008809E9" w:rsidRPr="00083300">
        <w:t>ecolo</w:t>
      </w:r>
      <w:r w:rsidRPr="00083300">
        <w:t>)</w:t>
      </w:r>
    </w:p>
    <w:p w:rsidR="005314AD" w:rsidRPr="00083300" w:rsidRDefault="00083300" w:rsidP="005314AD">
      <w:pPr>
        <w:numPr>
          <w:ilvl w:val="0"/>
          <w:numId w:val="20"/>
        </w:numPr>
      </w:pPr>
      <w:r>
        <w:t>L’Età</w:t>
      </w:r>
      <w:r w:rsidR="005314AD" w:rsidRPr="00083300">
        <w:t xml:space="preserve"> Vittoriana:  </w:t>
      </w:r>
    </w:p>
    <w:p w:rsidR="006278BB" w:rsidRDefault="00083300" w:rsidP="00784D6A">
      <w:pPr>
        <w:numPr>
          <w:ilvl w:val="0"/>
          <w:numId w:val="20"/>
        </w:numPr>
      </w:pPr>
      <w:r>
        <w:t xml:space="preserve"> Il romanzo vittoriano: Dickens, Hardy, Stevenson</w:t>
      </w:r>
      <w:r w:rsidR="005314AD" w:rsidRPr="00083300">
        <w:t xml:space="preserve">, </w:t>
      </w:r>
      <w:r w:rsidR="006278BB">
        <w:t>Wilde</w:t>
      </w:r>
    </w:p>
    <w:p w:rsidR="005314AD" w:rsidRPr="00083300" w:rsidRDefault="00083300" w:rsidP="00784D6A">
      <w:pPr>
        <w:numPr>
          <w:ilvl w:val="0"/>
          <w:numId w:val="20"/>
        </w:numPr>
      </w:pPr>
      <w:r>
        <w:t>L’Età M</w:t>
      </w:r>
      <w:r w:rsidR="005314AD" w:rsidRPr="00083300">
        <w:t>oderna</w:t>
      </w:r>
      <w:r>
        <w:t>:</w:t>
      </w:r>
    </w:p>
    <w:p w:rsidR="005314AD" w:rsidRPr="00083300" w:rsidRDefault="00083300" w:rsidP="005314AD">
      <w:pPr>
        <w:numPr>
          <w:ilvl w:val="0"/>
          <w:numId w:val="19"/>
        </w:numPr>
      </w:pPr>
      <w:r>
        <w:t xml:space="preserve">Il romanzo moderno: Joyce, </w:t>
      </w:r>
      <w:r w:rsidR="005314AD" w:rsidRPr="00083300">
        <w:t>Orwell</w:t>
      </w:r>
    </w:p>
    <w:p w:rsidR="005314AD" w:rsidRPr="00083300" w:rsidRDefault="00083300" w:rsidP="005314AD">
      <w:pPr>
        <w:numPr>
          <w:ilvl w:val="0"/>
          <w:numId w:val="19"/>
        </w:numPr>
      </w:pPr>
      <w:r>
        <w:t xml:space="preserve">La poesia </w:t>
      </w:r>
      <w:proofErr w:type="gramStart"/>
      <w:r>
        <w:t>moderna:  Eliot</w:t>
      </w:r>
      <w:proofErr w:type="gramEnd"/>
      <w:r>
        <w:t xml:space="preserve">, </w:t>
      </w:r>
      <w:proofErr w:type="spellStart"/>
      <w:r w:rsidR="005314AD" w:rsidRPr="00083300">
        <w:t>Auden</w:t>
      </w:r>
      <w:proofErr w:type="spellEnd"/>
    </w:p>
    <w:p w:rsidR="005314AD" w:rsidRPr="00083300" w:rsidRDefault="00083300" w:rsidP="005314AD">
      <w:pPr>
        <w:numPr>
          <w:ilvl w:val="0"/>
          <w:numId w:val="20"/>
        </w:numPr>
      </w:pPr>
      <w:r>
        <w:t>La poesia americana</w:t>
      </w:r>
      <w:r w:rsidR="00650932" w:rsidRPr="00083300">
        <w:t>: Dickinson, Whitman</w:t>
      </w:r>
    </w:p>
    <w:p w:rsidR="00650932" w:rsidRPr="00083300" w:rsidRDefault="00083300" w:rsidP="00650932">
      <w:pPr>
        <w:numPr>
          <w:ilvl w:val="0"/>
          <w:numId w:val="20"/>
        </w:numPr>
        <w:rPr>
          <w:b/>
        </w:rPr>
      </w:pPr>
      <w:r>
        <w:t>Il romanzo americano</w:t>
      </w:r>
      <w:r w:rsidR="00650932" w:rsidRPr="00083300">
        <w:t>: Fitzgerald</w:t>
      </w:r>
    </w:p>
    <w:p w:rsidR="00083300" w:rsidRPr="00083300" w:rsidRDefault="004E755A" w:rsidP="00650932">
      <w:pPr>
        <w:numPr>
          <w:ilvl w:val="0"/>
          <w:numId w:val="20"/>
        </w:numPr>
        <w:rPr>
          <w:b/>
        </w:rPr>
      </w:pPr>
      <w:r w:rsidRPr="00083300">
        <w:t>Lettura integrale e relativa anali</w:t>
      </w:r>
      <w:r w:rsidR="00083300">
        <w:t xml:space="preserve">si dei romanzi: </w:t>
      </w:r>
    </w:p>
    <w:p w:rsidR="00083300" w:rsidRPr="0082225B" w:rsidRDefault="00083300" w:rsidP="00083300">
      <w:pPr>
        <w:numPr>
          <w:ilvl w:val="0"/>
          <w:numId w:val="19"/>
        </w:numPr>
        <w:rPr>
          <w:b/>
          <w:lang w:val="en-GB"/>
        </w:rPr>
      </w:pPr>
      <w:r w:rsidRPr="0082225B">
        <w:rPr>
          <w:lang w:val="en-GB"/>
        </w:rPr>
        <w:t>“The Great Gatsby”</w:t>
      </w:r>
      <w:r w:rsidR="004E755A" w:rsidRPr="0082225B">
        <w:rPr>
          <w:lang w:val="en-GB"/>
        </w:rPr>
        <w:t xml:space="preserve"> </w:t>
      </w:r>
      <w:r w:rsidRPr="0082225B">
        <w:rPr>
          <w:lang w:val="en-GB"/>
        </w:rPr>
        <w:t xml:space="preserve">di </w:t>
      </w:r>
      <w:r w:rsidR="008809E9" w:rsidRPr="0082225B">
        <w:rPr>
          <w:lang w:val="en-GB"/>
        </w:rPr>
        <w:t>F. S. Fitzgerald</w:t>
      </w:r>
    </w:p>
    <w:p w:rsidR="00083300" w:rsidRPr="00E76573" w:rsidRDefault="00E76573" w:rsidP="00083300">
      <w:pPr>
        <w:numPr>
          <w:ilvl w:val="0"/>
          <w:numId w:val="19"/>
        </w:numPr>
        <w:rPr>
          <w:b/>
          <w:lang w:val="en-GB"/>
        </w:rPr>
      </w:pPr>
      <w:r w:rsidRPr="00E76573">
        <w:rPr>
          <w:lang w:val="en-GB"/>
        </w:rPr>
        <w:t>“Dubliners” (5</w:t>
      </w:r>
      <w:r w:rsidR="004E755A" w:rsidRPr="00E76573">
        <w:rPr>
          <w:lang w:val="en-GB"/>
        </w:rPr>
        <w:t xml:space="preserve"> stories) </w:t>
      </w:r>
      <w:r w:rsidR="00083300" w:rsidRPr="00E76573">
        <w:rPr>
          <w:lang w:val="en-GB"/>
        </w:rPr>
        <w:t>di</w:t>
      </w:r>
      <w:r w:rsidR="008809E9" w:rsidRPr="00E76573">
        <w:rPr>
          <w:lang w:val="en-GB"/>
        </w:rPr>
        <w:t xml:space="preserve"> J.</w:t>
      </w:r>
      <w:r w:rsidR="00083300" w:rsidRPr="00E76573">
        <w:rPr>
          <w:lang w:val="en-GB"/>
        </w:rPr>
        <w:t xml:space="preserve"> </w:t>
      </w:r>
      <w:r w:rsidR="008809E9" w:rsidRPr="00E76573">
        <w:rPr>
          <w:lang w:val="en-GB"/>
        </w:rPr>
        <w:t>Joyce</w:t>
      </w:r>
    </w:p>
    <w:p w:rsidR="00E76573" w:rsidRPr="00E76573" w:rsidRDefault="00E76573" w:rsidP="00083300">
      <w:pPr>
        <w:numPr>
          <w:ilvl w:val="0"/>
          <w:numId w:val="19"/>
        </w:numPr>
        <w:rPr>
          <w:b/>
          <w:lang w:val="en-GB"/>
        </w:rPr>
      </w:pPr>
      <w:r>
        <w:rPr>
          <w:lang w:val="en-GB"/>
        </w:rPr>
        <w:t>“1984” di G. Orwell</w:t>
      </w:r>
    </w:p>
    <w:p w:rsidR="004E755A" w:rsidRPr="0082225B" w:rsidRDefault="00083300" w:rsidP="00083300">
      <w:pPr>
        <w:numPr>
          <w:ilvl w:val="0"/>
          <w:numId w:val="19"/>
        </w:numPr>
        <w:rPr>
          <w:b/>
          <w:lang w:val="en-GB"/>
        </w:rPr>
      </w:pPr>
      <w:r w:rsidRPr="0082225B">
        <w:rPr>
          <w:lang w:val="en-GB"/>
        </w:rPr>
        <w:t>“</w:t>
      </w:r>
      <w:r w:rsidR="004E755A" w:rsidRPr="0082225B">
        <w:rPr>
          <w:lang w:val="en-GB"/>
        </w:rPr>
        <w:t xml:space="preserve">The Catcher in the Rye” </w:t>
      </w:r>
      <w:r w:rsidRPr="0082225B">
        <w:rPr>
          <w:lang w:val="en-GB"/>
        </w:rPr>
        <w:t xml:space="preserve">di </w:t>
      </w:r>
      <w:r w:rsidR="008809E9" w:rsidRPr="0082225B">
        <w:rPr>
          <w:lang w:val="en-GB"/>
        </w:rPr>
        <w:t xml:space="preserve">J. D. </w:t>
      </w:r>
      <w:r w:rsidR="004E755A" w:rsidRPr="0082225B">
        <w:rPr>
          <w:lang w:val="en-GB"/>
        </w:rPr>
        <w:t xml:space="preserve">Salinger </w:t>
      </w:r>
    </w:p>
    <w:p w:rsidR="008809E9" w:rsidRPr="0082225B" w:rsidRDefault="008809E9" w:rsidP="00650932">
      <w:pPr>
        <w:rPr>
          <w:b/>
          <w:lang w:val="en-GB"/>
        </w:rPr>
      </w:pPr>
    </w:p>
    <w:p w:rsidR="005314AD" w:rsidRPr="00083300" w:rsidRDefault="00650932" w:rsidP="00650932">
      <w:pPr>
        <w:rPr>
          <w:b/>
        </w:rPr>
      </w:pPr>
      <w:r w:rsidRPr="00083300">
        <w:rPr>
          <w:b/>
        </w:rPr>
        <w:t>Lingua:</w:t>
      </w:r>
    </w:p>
    <w:p w:rsidR="00650932" w:rsidRPr="00083300" w:rsidRDefault="00650932" w:rsidP="006278BB">
      <w:pPr>
        <w:numPr>
          <w:ilvl w:val="0"/>
          <w:numId w:val="24"/>
        </w:numPr>
      </w:pPr>
      <w:r w:rsidRPr="00083300">
        <w:t>Revisione delle strutture linguistiche</w:t>
      </w:r>
      <w:r w:rsidR="006278BB">
        <w:t xml:space="preserve"> e dei connettivi</w:t>
      </w:r>
    </w:p>
    <w:p w:rsidR="00650932" w:rsidRPr="00083300" w:rsidRDefault="00650932" w:rsidP="006278BB">
      <w:pPr>
        <w:numPr>
          <w:ilvl w:val="0"/>
          <w:numId w:val="24"/>
        </w:numPr>
      </w:pPr>
      <w:r w:rsidRPr="00083300">
        <w:t xml:space="preserve">Attività di produzione scritta in preparazione alla seconda e </w:t>
      </w:r>
      <w:r w:rsidR="008809E9">
        <w:t>terza prova dell’Esame di S</w:t>
      </w:r>
      <w:r w:rsidR="00E76573">
        <w:t>tato</w:t>
      </w:r>
      <w:bookmarkStart w:id="0" w:name="_GoBack"/>
      <w:bookmarkEnd w:id="0"/>
    </w:p>
    <w:p w:rsidR="00650932" w:rsidRPr="00083300" w:rsidRDefault="00650932" w:rsidP="006278BB">
      <w:pPr>
        <w:numPr>
          <w:ilvl w:val="0"/>
          <w:numId w:val="24"/>
        </w:numPr>
      </w:pPr>
      <w:r w:rsidRPr="00083300">
        <w:t>A</w:t>
      </w:r>
      <w:r w:rsidR="008809E9">
        <w:t>nalisi di testi proposti negli E</w:t>
      </w:r>
      <w:r w:rsidRPr="00083300">
        <w:t>sam</w:t>
      </w:r>
      <w:r w:rsidR="008809E9">
        <w:t>i di Stato (brani di</w:t>
      </w:r>
      <w:r w:rsidRPr="00083300">
        <w:t xml:space="preserve"> ambito letterario, art</w:t>
      </w:r>
      <w:r w:rsidR="008809E9">
        <w:t>istico, sociale e di attualità): comprensione e</w:t>
      </w:r>
      <w:r w:rsidR="006278BB">
        <w:t xml:space="preserve"> produzione scritta (c.a. 300 </w:t>
      </w:r>
      <w:r w:rsidRPr="00083300">
        <w:t>parole)</w:t>
      </w:r>
    </w:p>
    <w:p w:rsidR="008809E9" w:rsidRDefault="008809E9" w:rsidP="00650932">
      <w:pPr>
        <w:rPr>
          <w:b/>
        </w:rPr>
      </w:pPr>
    </w:p>
    <w:p w:rsidR="00650932" w:rsidRPr="00083300" w:rsidRDefault="00650932" w:rsidP="00650932">
      <w:pPr>
        <w:rPr>
          <w:b/>
        </w:rPr>
      </w:pPr>
      <w:r w:rsidRPr="00083300">
        <w:rPr>
          <w:b/>
        </w:rPr>
        <w:t>Conversazione</w:t>
      </w:r>
      <w:r w:rsidR="008809E9">
        <w:rPr>
          <w:b/>
        </w:rPr>
        <w:t>:</w:t>
      </w:r>
    </w:p>
    <w:p w:rsidR="005314AD" w:rsidRPr="00083300" w:rsidRDefault="008809E9" w:rsidP="004E755A">
      <w:pPr>
        <w:numPr>
          <w:ilvl w:val="0"/>
          <w:numId w:val="23"/>
        </w:numPr>
      </w:pPr>
      <w:r>
        <w:t xml:space="preserve">Uso di </w:t>
      </w:r>
      <w:r w:rsidR="00650932" w:rsidRPr="00083300">
        <w:t>materiale autentico, visione di filmati in lingua originale, discussioni e dibattiti guidati</w:t>
      </w:r>
    </w:p>
    <w:p w:rsidR="00627EFF" w:rsidRPr="00650932" w:rsidRDefault="00627EFF" w:rsidP="007E4E27"/>
    <w:sectPr w:rsidR="00627EFF" w:rsidRPr="00650932" w:rsidSect="00D23253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F11" w:rsidRDefault="00956F11">
      <w:r>
        <w:separator/>
      </w:r>
    </w:p>
  </w:endnote>
  <w:endnote w:type="continuationSeparator" w:id="0">
    <w:p w:rsidR="00956F11" w:rsidRDefault="00956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4FC" w:rsidRDefault="000B4891">
    <w:proofErr w:type="gramStart"/>
    <w:r w:rsidRPr="001164FC">
      <w:rPr>
        <w:rFonts w:ascii="Arial" w:hAnsi="Arial" w:cs="Arial"/>
        <w:sz w:val="20"/>
      </w:rPr>
      <w:t>MOD  75.0a</w:t>
    </w:r>
    <w:r w:rsidR="001164FC" w:rsidRPr="001164FC">
      <w:rPr>
        <w:rFonts w:ascii="Arial" w:hAnsi="Arial" w:cs="Arial"/>
        <w:sz w:val="20"/>
      </w:rPr>
      <w:t>.25a</w:t>
    </w:r>
    <w:proofErr w:type="gramEnd"/>
    <w:r w:rsidR="001164FC" w:rsidRPr="001164FC">
      <w:rPr>
        <w:rFonts w:ascii="Arial" w:hAnsi="Arial" w:cs="Arial"/>
        <w:sz w:val="20"/>
      </w:rPr>
      <w:t xml:space="preserve">  </w:t>
    </w:r>
    <w:r w:rsidRPr="001164FC">
      <w:rPr>
        <w:rFonts w:ascii="Arial" w:hAnsi="Arial" w:cs="Arial"/>
        <w:sz w:val="20"/>
      </w:rPr>
      <w:t xml:space="preserve"> Rev. </w:t>
    </w:r>
    <w:r w:rsidR="000003D9">
      <w:rPr>
        <w:rFonts w:ascii="Arial" w:hAnsi="Arial" w:cs="Arial"/>
        <w:sz w:val="20"/>
      </w:rPr>
      <w:t>5</w:t>
    </w:r>
    <w:r w:rsidRPr="001164FC">
      <w:rPr>
        <w:rFonts w:ascii="Arial" w:hAnsi="Arial" w:cs="Arial"/>
        <w:sz w:val="20"/>
      </w:rPr>
      <w:t xml:space="preserve">del  </w:t>
    </w:r>
    <w:r w:rsidR="000003D9">
      <w:rPr>
        <w:rFonts w:ascii="Arial" w:hAnsi="Arial" w:cs="Arial"/>
        <w:sz w:val="20"/>
      </w:rPr>
      <w:t>25</w:t>
    </w:r>
    <w:r w:rsidR="00F7557D">
      <w:rPr>
        <w:rFonts w:ascii="Arial" w:hAnsi="Arial" w:cs="Arial"/>
        <w:sz w:val="20"/>
      </w:rPr>
      <w:t>/</w:t>
    </w:r>
    <w:r w:rsidR="009B364D">
      <w:rPr>
        <w:rFonts w:ascii="Arial" w:hAnsi="Arial" w:cs="Arial"/>
        <w:sz w:val="20"/>
      </w:rPr>
      <w:t>09</w:t>
    </w:r>
    <w:r w:rsidR="00F7557D">
      <w:rPr>
        <w:rFonts w:ascii="Arial" w:hAnsi="Arial" w:cs="Arial"/>
        <w:sz w:val="20"/>
      </w:rPr>
      <w:t>/201</w:t>
    </w:r>
    <w:r w:rsidR="000003D9">
      <w:rPr>
        <w:rFonts w:ascii="Arial" w:hAnsi="Arial" w:cs="Arial"/>
        <w:sz w:val="20"/>
      </w:rPr>
      <w:t>7</w:t>
    </w:r>
    <w:r w:rsidRPr="00326832">
      <w:rPr>
        <w:rFonts w:ascii="Arial" w:hAnsi="Arial" w:cs="Arial"/>
      </w:rPr>
      <w:tab/>
    </w:r>
    <w:r w:rsidR="001164FC">
      <w:tab/>
    </w:r>
    <w:r w:rsidR="001164FC">
      <w:tab/>
    </w:r>
    <w:r w:rsidR="001164FC">
      <w:tab/>
    </w:r>
    <w:r w:rsidR="001164FC">
      <w:tab/>
    </w:r>
    <w:r w:rsidR="001164FC">
      <w:tab/>
    </w:r>
    <w:r w:rsidR="001164FC" w:rsidRPr="001164FC">
      <w:rPr>
        <w:rFonts w:ascii="Arial" w:hAnsi="Arial" w:cs="Arial"/>
        <w:sz w:val="20"/>
      </w:rPr>
      <w:t xml:space="preserve">Pagina </w:t>
    </w:r>
    <w:r w:rsidR="00F411A7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PAGE </w:instrText>
    </w:r>
    <w:r w:rsidR="00F411A7" w:rsidRPr="001164FC">
      <w:rPr>
        <w:rFonts w:ascii="Arial" w:hAnsi="Arial" w:cs="Arial"/>
        <w:sz w:val="20"/>
      </w:rPr>
      <w:fldChar w:fldCharType="separate"/>
    </w:r>
    <w:r w:rsidR="00E76573">
      <w:rPr>
        <w:rFonts w:ascii="Arial" w:hAnsi="Arial" w:cs="Arial"/>
        <w:noProof/>
        <w:sz w:val="20"/>
      </w:rPr>
      <w:t>1</w:t>
    </w:r>
    <w:r w:rsidR="00F411A7" w:rsidRPr="001164FC">
      <w:rPr>
        <w:rFonts w:ascii="Arial" w:hAnsi="Arial" w:cs="Arial"/>
        <w:sz w:val="20"/>
      </w:rPr>
      <w:fldChar w:fldCharType="end"/>
    </w:r>
    <w:r w:rsidR="001164FC" w:rsidRPr="001164FC">
      <w:rPr>
        <w:rFonts w:ascii="Arial" w:hAnsi="Arial" w:cs="Arial"/>
        <w:sz w:val="20"/>
      </w:rPr>
      <w:t xml:space="preserve"> di </w:t>
    </w:r>
    <w:r w:rsidR="00F411A7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NUMPAGES  </w:instrText>
    </w:r>
    <w:r w:rsidR="00F411A7" w:rsidRPr="001164FC">
      <w:rPr>
        <w:rFonts w:ascii="Arial" w:hAnsi="Arial" w:cs="Arial"/>
        <w:sz w:val="20"/>
      </w:rPr>
      <w:fldChar w:fldCharType="separate"/>
    </w:r>
    <w:r w:rsidR="00E76573">
      <w:rPr>
        <w:rFonts w:ascii="Arial" w:hAnsi="Arial" w:cs="Arial"/>
        <w:noProof/>
        <w:sz w:val="20"/>
      </w:rPr>
      <w:t>1</w:t>
    </w:r>
    <w:r w:rsidR="00F411A7" w:rsidRPr="001164FC">
      <w:rPr>
        <w:rFonts w:ascii="Arial" w:hAnsi="Arial" w:cs="Arial"/>
        <w:sz w:val="20"/>
      </w:rPr>
      <w:fldChar w:fldCharType="end"/>
    </w:r>
  </w:p>
  <w:p w:rsidR="000B4891" w:rsidRPr="00326832" w:rsidRDefault="000B4891" w:rsidP="000B4891">
    <w:pPr>
      <w:pStyle w:val="Pidipagina"/>
      <w:ind w:right="360"/>
      <w:rPr>
        <w:rFonts w:ascii="Arial" w:hAnsi="Arial" w:cs="Arial"/>
      </w:rPr>
    </w:pPr>
  </w:p>
  <w:p w:rsidR="000B4891" w:rsidRDefault="000B4891" w:rsidP="000B4891">
    <w:pPr>
      <w:pStyle w:val="Pidipagina"/>
    </w:pPr>
  </w:p>
  <w:p w:rsidR="00CB58FE" w:rsidRPr="00DB7A9C" w:rsidRDefault="00CB58FE" w:rsidP="000B4891">
    <w:pPr>
      <w:pStyle w:val="Intestazione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F11" w:rsidRDefault="00956F11">
      <w:r>
        <w:separator/>
      </w:r>
    </w:p>
  </w:footnote>
  <w:footnote w:type="continuationSeparator" w:id="0">
    <w:p w:rsidR="00956F11" w:rsidRDefault="00956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503439" w:rsidP="00503439">
          <w:pPr>
            <w:autoSpaceDE w:val="0"/>
            <w:autoSpaceDN w:val="0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</w:rPr>
            <w:t>A</w:t>
          </w:r>
          <w:r w:rsidR="00A65A63">
            <w:rPr>
              <w:rFonts w:ascii="Monotype Corsiva" w:hAnsi="Monotype Corsiva"/>
              <w:i/>
              <w:noProof/>
            </w:rPr>
            <w:drawing>
              <wp:inline distT="0" distB="0" distL="0" distR="0">
                <wp:extent cx="476250" cy="504825"/>
                <wp:effectExtent l="0" t="0" r="0" b="0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4891" w:rsidRPr="00F7557D" w:rsidRDefault="004B3068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 xml:space="preserve">Liceo </w:t>
          </w:r>
          <w:proofErr w:type="spellStart"/>
          <w:proofErr w:type="gramStart"/>
          <w:r>
            <w:rPr>
              <w:rFonts w:ascii="Arial" w:hAnsi="Arial" w:cs="Arial"/>
              <w:i/>
              <w:sz w:val="20"/>
              <w:szCs w:val="20"/>
            </w:rPr>
            <w:t>Scientifico”</w:t>
          </w:r>
          <w:r w:rsidR="00DD0D2A" w:rsidRPr="00F7557D">
            <w:rPr>
              <w:rFonts w:ascii="Arial" w:hAnsi="Arial" w:cs="Arial"/>
              <w:i/>
              <w:sz w:val="20"/>
              <w:szCs w:val="20"/>
            </w:rPr>
            <w:t>C</w:t>
          </w:r>
          <w:r w:rsidR="000B4891" w:rsidRPr="00F7557D">
            <w:rPr>
              <w:rFonts w:ascii="Arial" w:hAnsi="Arial" w:cs="Arial"/>
              <w:i/>
              <w:sz w:val="20"/>
              <w:szCs w:val="20"/>
            </w:rPr>
            <w:t>urie</w:t>
          </w:r>
          <w:proofErr w:type="spellEnd"/>
          <w:proofErr w:type="gramEnd"/>
          <w:r w:rsidR="000B4891" w:rsidRPr="00F7557D">
            <w:rPr>
              <w:rFonts w:ascii="Arial" w:hAnsi="Arial" w:cs="Arial"/>
              <w:i/>
              <w:sz w:val="20"/>
              <w:szCs w:val="20"/>
            </w:rPr>
            <w:t>”</w:t>
          </w:r>
        </w:p>
        <w:p w:rsidR="000B4891" w:rsidRDefault="000B4891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>PROGRAMMAZIONE DIDATTICO-EDUCATIVA</w:t>
          </w:r>
          <w:r w:rsidR="00DD0D2A" w:rsidRPr="001164FC">
            <w:rPr>
              <w:rFonts w:ascii="Arial" w:hAnsi="Arial"/>
              <w:b/>
              <w:sz w:val="28"/>
              <w:szCs w:val="28"/>
            </w:rPr>
            <w:t xml:space="preserve"> DEL CONSIGLIO </w:t>
          </w:r>
          <w:r w:rsidR="00D21EE3">
            <w:rPr>
              <w:rFonts w:ascii="Arial" w:hAnsi="Arial"/>
              <w:b/>
              <w:sz w:val="28"/>
              <w:szCs w:val="28"/>
            </w:rPr>
            <w:t>di CLASSE</w:t>
          </w:r>
          <w:r w:rsidR="00E76573">
            <w:rPr>
              <w:rFonts w:ascii="Arial" w:hAnsi="Arial"/>
              <w:b/>
              <w:sz w:val="28"/>
              <w:szCs w:val="28"/>
            </w:rPr>
            <w:t xml:space="preserve"> 5C</w:t>
          </w:r>
          <w:r w:rsidR="00EA3F44">
            <w:rPr>
              <w:rFonts w:ascii="Arial" w:hAnsi="Arial"/>
              <w:b/>
              <w:sz w:val="28"/>
              <w:szCs w:val="28"/>
            </w:rPr>
            <w:t>L</w:t>
          </w:r>
        </w:p>
        <w:p w:rsidR="000B4891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0B4891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proofErr w:type="gramStart"/>
          <w:r w:rsidRPr="001164FC">
            <w:rPr>
              <w:rFonts w:ascii="Arial" w:hAnsi="Arial"/>
              <w:b/>
              <w:sz w:val="28"/>
              <w:szCs w:val="28"/>
            </w:rPr>
            <w:t>anno</w:t>
          </w:r>
          <w:proofErr w:type="gramEnd"/>
          <w:r w:rsidRPr="001164FC">
            <w:rPr>
              <w:rFonts w:ascii="Arial" w:hAnsi="Arial"/>
              <w:b/>
              <w:sz w:val="28"/>
              <w:szCs w:val="28"/>
            </w:rPr>
            <w:t xml:space="preserve"> scolastico  </w:t>
          </w:r>
          <w:r w:rsidR="000003D9">
            <w:rPr>
              <w:rFonts w:ascii="Arial" w:hAnsi="Arial"/>
              <w:b/>
              <w:sz w:val="28"/>
              <w:szCs w:val="28"/>
            </w:rPr>
            <w:t>2017/2018</w:t>
          </w:r>
        </w:p>
      </w:tc>
    </w:tr>
  </w:tbl>
  <w:p w:rsidR="00CB58FE" w:rsidRDefault="00CB58FE" w:rsidP="00DD0D2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EA89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4C023A"/>
    <w:multiLevelType w:val="hybridMultilevel"/>
    <w:tmpl w:val="551A1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5B2CE9"/>
    <w:multiLevelType w:val="hybridMultilevel"/>
    <w:tmpl w:val="5F049F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154A4"/>
    <w:multiLevelType w:val="hybridMultilevel"/>
    <w:tmpl w:val="B4B646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F3103E"/>
    <w:multiLevelType w:val="hybridMultilevel"/>
    <w:tmpl w:val="936867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F7F2E"/>
    <w:multiLevelType w:val="hybridMultilevel"/>
    <w:tmpl w:val="3D869CF4"/>
    <w:lvl w:ilvl="0" w:tplc="0734C6C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934C8E"/>
    <w:multiLevelType w:val="hybridMultilevel"/>
    <w:tmpl w:val="480C7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4D951A88"/>
    <w:multiLevelType w:val="hybridMultilevel"/>
    <w:tmpl w:val="F2C87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A17990"/>
    <w:multiLevelType w:val="hybridMultilevel"/>
    <w:tmpl w:val="C276C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FCE1422"/>
    <w:multiLevelType w:val="hybridMultilevel"/>
    <w:tmpl w:val="3F2CE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331B8A"/>
    <w:multiLevelType w:val="hybridMultilevel"/>
    <w:tmpl w:val="6798CB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9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6"/>
  </w:num>
  <w:num w:numId="9">
    <w:abstractNumId w:val="13"/>
  </w:num>
  <w:num w:numId="10">
    <w:abstractNumId w:val="9"/>
  </w:num>
  <w:num w:numId="11">
    <w:abstractNumId w:val="18"/>
  </w:num>
  <w:num w:numId="12">
    <w:abstractNumId w:val="8"/>
  </w:num>
  <w:num w:numId="13">
    <w:abstractNumId w:val="21"/>
  </w:num>
  <w:num w:numId="14">
    <w:abstractNumId w:val="0"/>
  </w:num>
  <w:num w:numId="15">
    <w:abstractNumId w:val="15"/>
  </w:num>
  <w:num w:numId="16">
    <w:abstractNumId w:val="2"/>
  </w:num>
  <w:num w:numId="17">
    <w:abstractNumId w:val="3"/>
  </w:num>
  <w:num w:numId="18">
    <w:abstractNumId w:val="20"/>
  </w:num>
  <w:num w:numId="19">
    <w:abstractNumId w:val="6"/>
  </w:num>
  <w:num w:numId="20">
    <w:abstractNumId w:val="4"/>
  </w:num>
  <w:num w:numId="21">
    <w:abstractNumId w:val="22"/>
  </w:num>
  <w:num w:numId="22">
    <w:abstractNumId w:val="10"/>
  </w:num>
  <w:num w:numId="23">
    <w:abstractNumId w:val="1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AE"/>
    <w:rsid w:val="000003D9"/>
    <w:rsid w:val="00000BAE"/>
    <w:rsid w:val="00034AD1"/>
    <w:rsid w:val="000530C3"/>
    <w:rsid w:val="00056AC7"/>
    <w:rsid w:val="000657BA"/>
    <w:rsid w:val="000754DF"/>
    <w:rsid w:val="00083300"/>
    <w:rsid w:val="0008777B"/>
    <w:rsid w:val="0009491D"/>
    <w:rsid w:val="00094A9E"/>
    <w:rsid w:val="000B4891"/>
    <w:rsid w:val="000E04D6"/>
    <w:rsid w:val="00100922"/>
    <w:rsid w:val="0011182B"/>
    <w:rsid w:val="001164FC"/>
    <w:rsid w:val="00117D2C"/>
    <w:rsid w:val="00130A9D"/>
    <w:rsid w:val="0016390C"/>
    <w:rsid w:val="001B2B02"/>
    <w:rsid w:val="001B5F90"/>
    <w:rsid w:val="001B7A35"/>
    <w:rsid w:val="001C1829"/>
    <w:rsid w:val="001D0968"/>
    <w:rsid w:val="001E7034"/>
    <w:rsid w:val="001F2FA8"/>
    <w:rsid w:val="00203CB0"/>
    <w:rsid w:val="00213749"/>
    <w:rsid w:val="00220305"/>
    <w:rsid w:val="0025438E"/>
    <w:rsid w:val="00255C92"/>
    <w:rsid w:val="0027542D"/>
    <w:rsid w:val="00295221"/>
    <w:rsid w:val="002A0244"/>
    <w:rsid w:val="002B36E4"/>
    <w:rsid w:val="002D5096"/>
    <w:rsid w:val="002F3B7D"/>
    <w:rsid w:val="00333FAF"/>
    <w:rsid w:val="00344D7C"/>
    <w:rsid w:val="003456ED"/>
    <w:rsid w:val="00347216"/>
    <w:rsid w:val="0035417A"/>
    <w:rsid w:val="00375C0D"/>
    <w:rsid w:val="00381925"/>
    <w:rsid w:val="003C139C"/>
    <w:rsid w:val="003E243B"/>
    <w:rsid w:val="00407C92"/>
    <w:rsid w:val="00407D52"/>
    <w:rsid w:val="00436410"/>
    <w:rsid w:val="004512D8"/>
    <w:rsid w:val="004656D1"/>
    <w:rsid w:val="00480DFF"/>
    <w:rsid w:val="004871FD"/>
    <w:rsid w:val="004A48D6"/>
    <w:rsid w:val="004B3068"/>
    <w:rsid w:val="004E41CD"/>
    <w:rsid w:val="004E755A"/>
    <w:rsid w:val="004F28AE"/>
    <w:rsid w:val="00503439"/>
    <w:rsid w:val="00515FEB"/>
    <w:rsid w:val="005314AD"/>
    <w:rsid w:val="00541805"/>
    <w:rsid w:val="00542E61"/>
    <w:rsid w:val="00543DB5"/>
    <w:rsid w:val="0057012C"/>
    <w:rsid w:val="00573FA6"/>
    <w:rsid w:val="005806A2"/>
    <w:rsid w:val="00596D2C"/>
    <w:rsid w:val="005C2FF5"/>
    <w:rsid w:val="00600F5E"/>
    <w:rsid w:val="006153BB"/>
    <w:rsid w:val="00616C7A"/>
    <w:rsid w:val="00616CF3"/>
    <w:rsid w:val="00617422"/>
    <w:rsid w:val="00625FC2"/>
    <w:rsid w:val="006278BB"/>
    <w:rsid w:val="00627EFF"/>
    <w:rsid w:val="00650932"/>
    <w:rsid w:val="00651F30"/>
    <w:rsid w:val="00663A94"/>
    <w:rsid w:val="0067566A"/>
    <w:rsid w:val="006D0122"/>
    <w:rsid w:val="006F7C8E"/>
    <w:rsid w:val="0071358F"/>
    <w:rsid w:val="00746EF9"/>
    <w:rsid w:val="00757909"/>
    <w:rsid w:val="007B2E11"/>
    <w:rsid w:val="007B7073"/>
    <w:rsid w:val="007E1456"/>
    <w:rsid w:val="007E1BF3"/>
    <w:rsid w:val="007E4E27"/>
    <w:rsid w:val="007F043C"/>
    <w:rsid w:val="007F3615"/>
    <w:rsid w:val="00813BDB"/>
    <w:rsid w:val="0081530D"/>
    <w:rsid w:val="0082225B"/>
    <w:rsid w:val="00844227"/>
    <w:rsid w:val="008809E9"/>
    <w:rsid w:val="008A3757"/>
    <w:rsid w:val="008B2657"/>
    <w:rsid w:val="008C140D"/>
    <w:rsid w:val="008E5487"/>
    <w:rsid w:val="008F24B5"/>
    <w:rsid w:val="008F5D4B"/>
    <w:rsid w:val="00907F42"/>
    <w:rsid w:val="009144C1"/>
    <w:rsid w:val="00933BE3"/>
    <w:rsid w:val="00956F11"/>
    <w:rsid w:val="0097463E"/>
    <w:rsid w:val="009767C4"/>
    <w:rsid w:val="009A3255"/>
    <w:rsid w:val="009B364D"/>
    <w:rsid w:val="009B62FE"/>
    <w:rsid w:val="009E010E"/>
    <w:rsid w:val="00A03E61"/>
    <w:rsid w:val="00A1379A"/>
    <w:rsid w:val="00A1431A"/>
    <w:rsid w:val="00A23DDC"/>
    <w:rsid w:val="00A302B4"/>
    <w:rsid w:val="00A52CAF"/>
    <w:rsid w:val="00A65A63"/>
    <w:rsid w:val="00A86170"/>
    <w:rsid w:val="00A9419E"/>
    <w:rsid w:val="00A96674"/>
    <w:rsid w:val="00A96E47"/>
    <w:rsid w:val="00AE4394"/>
    <w:rsid w:val="00AF22E4"/>
    <w:rsid w:val="00B1784E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E7CED"/>
    <w:rsid w:val="00BF143F"/>
    <w:rsid w:val="00BF43F2"/>
    <w:rsid w:val="00C07153"/>
    <w:rsid w:val="00C20E79"/>
    <w:rsid w:val="00C36986"/>
    <w:rsid w:val="00C45288"/>
    <w:rsid w:val="00C6438D"/>
    <w:rsid w:val="00C64A70"/>
    <w:rsid w:val="00C727DD"/>
    <w:rsid w:val="00CB58FE"/>
    <w:rsid w:val="00CC4B07"/>
    <w:rsid w:val="00CD5177"/>
    <w:rsid w:val="00CE2E23"/>
    <w:rsid w:val="00CF2F64"/>
    <w:rsid w:val="00D13828"/>
    <w:rsid w:val="00D21EE3"/>
    <w:rsid w:val="00D23253"/>
    <w:rsid w:val="00D26F45"/>
    <w:rsid w:val="00D333F8"/>
    <w:rsid w:val="00D54B26"/>
    <w:rsid w:val="00D9364E"/>
    <w:rsid w:val="00DD0D2A"/>
    <w:rsid w:val="00E031D1"/>
    <w:rsid w:val="00E0552D"/>
    <w:rsid w:val="00E05F79"/>
    <w:rsid w:val="00E3014E"/>
    <w:rsid w:val="00E52E31"/>
    <w:rsid w:val="00E55CEA"/>
    <w:rsid w:val="00E67AEC"/>
    <w:rsid w:val="00E76573"/>
    <w:rsid w:val="00E9237E"/>
    <w:rsid w:val="00EA3F44"/>
    <w:rsid w:val="00EC49E6"/>
    <w:rsid w:val="00EF7345"/>
    <w:rsid w:val="00F10F22"/>
    <w:rsid w:val="00F11F26"/>
    <w:rsid w:val="00F23817"/>
    <w:rsid w:val="00F411A7"/>
    <w:rsid w:val="00F45B53"/>
    <w:rsid w:val="00F50488"/>
    <w:rsid w:val="00F7557D"/>
    <w:rsid w:val="00F82AC9"/>
    <w:rsid w:val="00F84A2D"/>
    <w:rsid w:val="00FA2B7F"/>
    <w:rsid w:val="00FE6089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2C003D34-DB43-4DF2-8639-C2DBB123B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customStyle="1" w:styleId="Corpodeltesto32">
    <w:name w:val="Corpo del testo 32"/>
    <w:basedOn w:val="Normale"/>
    <w:rsid w:val="00AE4394"/>
    <w:pPr>
      <w:widowControl w:val="0"/>
    </w:pPr>
    <w:rPr>
      <w:b/>
      <w:szCs w:val="20"/>
    </w:rPr>
  </w:style>
  <w:style w:type="paragraph" w:customStyle="1" w:styleId="Corpodeltesto33">
    <w:name w:val="Corpo del testo 33"/>
    <w:basedOn w:val="Normale"/>
    <w:rsid w:val="008B2657"/>
    <w:pPr>
      <w:widowControl w:val="0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7</TotalTime>
  <Pages>1</Pages>
  <Words>175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CONSIP pc portatili 6 Lotto-2</dc:creator>
  <cp:lastModifiedBy>admin</cp:lastModifiedBy>
  <cp:revision>3</cp:revision>
  <cp:lastPrinted>2017-09-25T10:29:00Z</cp:lastPrinted>
  <dcterms:created xsi:type="dcterms:W3CDTF">2017-10-06T14:51:00Z</dcterms:created>
  <dcterms:modified xsi:type="dcterms:W3CDTF">2017-10-06T14:57:00Z</dcterms:modified>
</cp:coreProperties>
</file>